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2B340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Joan CRAUFYN (?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CRAWFYN</w:t>
      </w:r>
      <w:r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(fl.1498)</w:t>
      </w:r>
    </w:p>
    <w:p w14:paraId="4D33620F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Stoke by Nayland, Essex, Widow.</w:t>
      </w:r>
    </w:p>
    <w:p w14:paraId="4745C20D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323614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1706F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1498</w:t>
      </w:r>
      <w:r>
        <w:rPr>
          <w:rFonts w:ascii="Times New Roman" w:hAnsi="Times New Roman" w:cs="Times New Roman"/>
          <w:sz w:val="24"/>
          <w:szCs w:val="24"/>
        </w:rPr>
        <w:tab/>
        <w:t xml:space="preserve">John Warner, junior, of London,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</w:t>
      </w:r>
    </w:p>
    <w:p w14:paraId="765343FD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her,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Stoke by Nayland(q.v.), and John Rote, junior,</w:t>
      </w:r>
    </w:p>
    <w:p w14:paraId="73642FCD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Stoke by Nayland(q.v.).</w:t>
      </w:r>
    </w:p>
    <w:p w14:paraId="658AC514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BE41BB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https://waalt.uh.edu/index.php/CP40no943Index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17B788FA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0EAA32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43608" w14:textId="77777777" w:rsidR="008A21EE" w:rsidRDefault="008A21EE" w:rsidP="008A21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June 2022</w:t>
      </w:r>
    </w:p>
    <w:p w14:paraId="7CA89DA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E21B" w14:textId="77777777" w:rsidR="008A21EE" w:rsidRDefault="008A21EE" w:rsidP="009139A6">
      <w:r>
        <w:separator/>
      </w:r>
    </w:p>
  </w:endnote>
  <w:endnote w:type="continuationSeparator" w:id="0">
    <w:p w14:paraId="09CA5910" w14:textId="77777777" w:rsidR="008A21EE" w:rsidRDefault="008A21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3EA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E01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96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49210" w14:textId="77777777" w:rsidR="008A21EE" w:rsidRDefault="008A21EE" w:rsidP="009139A6">
      <w:r>
        <w:separator/>
      </w:r>
    </w:p>
  </w:footnote>
  <w:footnote w:type="continuationSeparator" w:id="0">
    <w:p w14:paraId="0646279E" w14:textId="77777777" w:rsidR="008A21EE" w:rsidRDefault="008A21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2814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79EC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158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1EE"/>
    <w:rsid w:val="000666E0"/>
    <w:rsid w:val="002510B7"/>
    <w:rsid w:val="005C130B"/>
    <w:rsid w:val="00826F5C"/>
    <w:rsid w:val="008A21EE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A84A30"/>
  <w15:chartTrackingRefBased/>
  <w15:docId w15:val="{C8E4172E-695E-4F0F-A713-813949262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21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no943Inde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2022-06-08T18:52:00Z</dcterms:created>
  <dcterms:modified xsi:type="dcterms:W3CDTF">2022-06-08T18:53:00Z</dcterms:modified>
</cp:coreProperties>
</file>